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FF7" w:rsidRDefault="008F1FF7" w:rsidP="00E503B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201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жылға арналған  «Солтүстік Қазақстан облысы Айыртау ауданы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әкімдігінің жер қатынастары бөлімі» коммуналдық мемлекеттік мекемесімен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мемлекет</w:t>
      </w:r>
      <w:r>
        <w:rPr>
          <w:rFonts w:ascii="Times New Roman" w:hAnsi="Times New Roman" w:cs="Times New Roman"/>
          <w:b/>
          <w:bCs/>
          <w:sz w:val="28"/>
          <w:szCs w:val="28"/>
        </w:rPr>
        <w:t>тік қызмет көрсету бойынша ақпарат.</w:t>
      </w:r>
    </w:p>
    <w:p w:rsidR="008F1FF7" w:rsidRDefault="008F1FF7" w:rsidP="00E503B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F1FF7" w:rsidRDefault="008F1FF7" w:rsidP="00CB72DA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Жалпы ережелер</w:t>
      </w:r>
    </w:p>
    <w:p w:rsidR="008F1FF7" w:rsidRPr="00AC6090" w:rsidRDefault="008F1FF7" w:rsidP="00CB72DA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6090">
        <w:rPr>
          <w:rFonts w:ascii="Times New Roman" w:hAnsi="Times New Roman" w:cs="Times New Roman"/>
          <w:sz w:val="28"/>
          <w:szCs w:val="28"/>
        </w:rPr>
        <w:t>«</w:t>
      </w:r>
      <w:r w:rsidRPr="00AC6090">
        <w:rPr>
          <w:rFonts w:ascii="Times New Roman" w:hAnsi="Times New Roman" w:cs="Times New Roman"/>
          <w:bCs/>
          <w:sz w:val="28"/>
          <w:szCs w:val="28"/>
        </w:rPr>
        <w:t>Солтүстік Қазақстан облысы Айыртау ауданы әкімдігінің жер қатынастары бөлімі</w:t>
      </w:r>
      <w:r w:rsidRPr="00AC6090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C6090">
        <w:rPr>
          <w:rFonts w:ascii="Times New Roman" w:hAnsi="Times New Roman" w:cs="Times New Roman"/>
          <w:sz w:val="28"/>
          <w:szCs w:val="28"/>
        </w:rPr>
        <w:t>ММ келесі қызмет түр</w:t>
      </w:r>
      <w:r>
        <w:rPr>
          <w:rFonts w:ascii="Times New Roman" w:hAnsi="Times New Roman" w:cs="Times New Roman"/>
          <w:sz w:val="28"/>
          <w:szCs w:val="28"/>
        </w:rPr>
        <w:t>лерін</w:t>
      </w:r>
      <w:r w:rsidRPr="00AC6090">
        <w:rPr>
          <w:rFonts w:ascii="Times New Roman" w:hAnsi="Times New Roman" w:cs="Times New Roman"/>
          <w:sz w:val="28"/>
          <w:szCs w:val="28"/>
        </w:rPr>
        <w:t xml:space="preserve"> көрсетеді:</w:t>
      </w:r>
    </w:p>
    <w:p w:rsidR="008F1FF7" w:rsidRDefault="008F1FF7" w:rsidP="00CB72DA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«Жер учаскелерін қалыптастыру жөніндегі жерге орналастыру жобаларын бекіту»;</w:t>
      </w:r>
    </w:p>
    <w:p w:rsidR="008F1FF7" w:rsidRDefault="008F1FF7" w:rsidP="00CB72DA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«Мемлекет жеке меншікке сататын нақты жер учаскелерінің кадастрлық (бағалау) құнын бекіту».</w:t>
      </w:r>
    </w:p>
    <w:p w:rsidR="008F1FF7" w:rsidRDefault="008F1FF7" w:rsidP="00CB72DA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2016 жылда 208 мемлекеттік қызмет көрсетілді, сонын ішінде </w:t>
      </w:r>
    </w:p>
    <w:p w:rsidR="008F1FF7" w:rsidRDefault="008F1FF7" w:rsidP="00CB72DA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«Жер учаскелерін қалыптастыру жөніндегі жерге орналастыру жобаларын бекіту» - 200.</w:t>
      </w:r>
    </w:p>
    <w:p w:rsidR="008F1FF7" w:rsidRDefault="008F1FF7" w:rsidP="00CB72DA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«Мемлекет жеке меншікке сататын нақты жер учаскелерінің кадастрлық (бағалау) құнын бекіту» - 8. </w:t>
      </w:r>
    </w:p>
    <w:p w:rsidR="008F1FF7" w:rsidRDefault="008F1FF7" w:rsidP="00CB72DA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Көрсетілген қызмет алушылармен жұмыс</w:t>
      </w:r>
    </w:p>
    <w:p w:rsidR="008F1FF7" w:rsidRDefault="008F1FF7" w:rsidP="00CB72DA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Мемлекеттік көрсетілген қызметті алушылар – жеке және заңды тұлғалар.</w:t>
      </w:r>
    </w:p>
    <w:p w:rsidR="008F1FF7" w:rsidRDefault="008F1FF7" w:rsidP="00CB72DA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Мемлекеттік қызметтерді көрсету тәртібі туралы ақпарат мемлекеттік қызмет көрсету жерде орналасқан және стендтерде қол жетімді.</w:t>
      </w:r>
    </w:p>
    <w:p w:rsidR="008F1FF7" w:rsidRDefault="008F1FF7" w:rsidP="00CB72DA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Мемлекеттік қызмет көрсету процестерін жетілдіру арқылы қызметі.</w:t>
      </w:r>
    </w:p>
    <w:p w:rsidR="008F1FF7" w:rsidRDefault="008F1FF7" w:rsidP="00A02A29">
      <w:pPr>
        <w:spacing w:after="0"/>
        <w:ind w:left="405"/>
        <w:jc w:val="both"/>
        <w:rPr>
          <w:rFonts w:ascii="Times New Roman" w:hAnsi="Times New Roman" w:cs="Times New Roman"/>
          <w:sz w:val="28"/>
          <w:szCs w:val="28"/>
        </w:rPr>
      </w:pPr>
      <w:r w:rsidRPr="00AC6090">
        <w:rPr>
          <w:rFonts w:ascii="Times New Roman" w:hAnsi="Times New Roman" w:cs="Times New Roman"/>
          <w:sz w:val="28"/>
          <w:szCs w:val="28"/>
        </w:rPr>
        <w:t xml:space="preserve">1. </w:t>
      </w:r>
      <w:r w:rsidRPr="00AC6090">
        <w:rPr>
          <w:rFonts w:ascii="Times New Roman" w:hAnsi="Times New Roman" w:cs="Times New Roman"/>
          <w:bCs/>
          <w:sz w:val="28"/>
          <w:szCs w:val="28"/>
        </w:rPr>
        <w:t>«Солтүстік Қазақстан облысы Айыртау ауданы әкімдігінің жер қатынастары бөлімі» коммуналдық мемлекеттік мекемесі</w:t>
      </w:r>
      <w:r w:rsidRPr="00A02A29">
        <w:rPr>
          <w:rFonts w:ascii="Times New Roman" w:hAnsi="Times New Roman" w:cs="Times New Roman"/>
          <w:sz w:val="28"/>
          <w:szCs w:val="28"/>
        </w:rPr>
        <w:t xml:space="preserve"> басшысымен мемлекеттік қызмет көрсету сапасының жақар</w:t>
      </w:r>
      <w:r>
        <w:rPr>
          <w:rFonts w:ascii="Times New Roman" w:hAnsi="Times New Roman" w:cs="Times New Roman"/>
          <w:sz w:val="28"/>
          <w:szCs w:val="28"/>
        </w:rPr>
        <w:t>тылу</w:t>
      </w:r>
      <w:r w:rsidRPr="00A02A29">
        <w:rPr>
          <w:rFonts w:ascii="Times New Roman" w:hAnsi="Times New Roman" w:cs="Times New Roman"/>
          <w:sz w:val="28"/>
          <w:szCs w:val="28"/>
        </w:rPr>
        <w:t>ы бойынша іс-шаралар жоспар</w:t>
      </w:r>
      <w:r>
        <w:rPr>
          <w:rFonts w:ascii="Times New Roman" w:hAnsi="Times New Roman" w:cs="Times New Roman"/>
          <w:sz w:val="28"/>
          <w:szCs w:val="28"/>
        </w:rPr>
        <w:t>ы жасалды. Мемлекеттік қызмет көрсету процесінің ашықтығын қамтамасыз етуге бағыттарлған іс шаралар өткізіледі, түсіндірме жұмыстар жүргізіледі.</w:t>
      </w:r>
    </w:p>
    <w:p w:rsidR="008F1FF7" w:rsidRPr="00A02A29" w:rsidRDefault="008F1FF7" w:rsidP="00A02A29">
      <w:pPr>
        <w:spacing w:after="0"/>
        <w:ind w:left="40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Мемлекеттік қызмет көрсеткен кезде заңдылық және конституциялық адам құқығын сақтау кезінде уәкілетті органның қызметіне негізделеді.</w:t>
      </w:r>
    </w:p>
    <w:p w:rsidR="008F1FF7" w:rsidRPr="00A02A29" w:rsidRDefault="008F1FF7" w:rsidP="00AC6090">
      <w:pPr>
        <w:pStyle w:val="ListParagraph"/>
        <w:spacing w:after="0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4.</w:t>
      </w:r>
      <w:r w:rsidRPr="00A02A29">
        <w:rPr>
          <w:rFonts w:ascii="Times New Roman" w:hAnsi="Times New Roman" w:cs="Times New Roman"/>
          <w:b/>
          <w:bCs/>
          <w:sz w:val="28"/>
          <w:szCs w:val="28"/>
        </w:rPr>
        <w:t>Мемлекеттік қызмет көрсету сапасын бақылау.</w:t>
      </w:r>
    </w:p>
    <w:p w:rsidR="008F1FF7" w:rsidRPr="00A02A29" w:rsidRDefault="008F1FF7" w:rsidP="00BF3976">
      <w:pPr>
        <w:pStyle w:val="ListParagraph"/>
        <w:numPr>
          <w:ilvl w:val="0"/>
          <w:numId w:val="6"/>
        </w:numPr>
        <w:spacing w:after="0"/>
        <w:ind w:left="426" w:hanging="2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C6090">
        <w:rPr>
          <w:rFonts w:ascii="Times New Roman" w:hAnsi="Times New Roman" w:cs="Times New Roman"/>
          <w:sz w:val="28"/>
          <w:szCs w:val="28"/>
        </w:rPr>
        <w:t xml:space="preserve">Мемлекеттік қызмет көрсету кезінде </w:t>
      </w:r>
      <w:r w:rsidRPr="00AC6090">
        <w:rPr>
          <w:rFonts w:ascii="Times New Roman" w:hAnsi="Times New Roman" w:cs="Times New Roman"/>
          <w:bCs/>
          <w:sz w:val="28"/>
          <w:szCs w:val="28"/>
        </w:rPr>
        <w:t>«Солтүстік Қазақстан облысы Айыртау ауданы әкімдігінің жер қатынастары бөлімі» коммуналдық мемлекеттік мекемесі</w:t>
      </w:r>
      <w:r w:rsidRPr="00AC6090">
        <w:rPr>
          <w:rFonts w:ascii="Times New Roman" w:hAnsi="Times New Roman" w:cs="Times New Roman"/>
          <w:sz w:val="28"/>
          <w:szCs w:val="28"/>
        </w:rPr>
        <w:t xml:space="preserve"> қызметкерлерімен</w:t>
      </w:r>
      <w:r>
        <w:rPr>
          <w:rFonts w:ascii="Times New Roman" w:hAnsi="Times New Roman" w:cs="Times New Roman"/>
          <w:sz w:val="28"/>
          <w:szCs w:val="28"/>
        </w:rPr>
        <w:t xml:space="preserve"> мемлекеттік қызмет көрсету кезінде барлық принциптері сақталады, сапалы және өз уақытында қызмет көрсетіледі, тиімді және сапалы мемлекеттік қызмет көрсетуге жауапты лауазымды тұлға. </w:t>
      </w:r>
    </w:p>
    <w:p w:rsidR="008F1FF7" w:rsidRPr="00A02A29" w:rsidRDefault="008F1FF7" w:rsidP="00BF3976">
      <w:pPr>
        <w:pStyle w:val="ListParagraph"/>
        <w:numPr>
          <w:ilvl w:val="0"/>
          <w:numId w:val="6"/>
        </w:numPr>
        <w:spacing w:after="0"/>
        <w:ind w:left="426" w:hanging="21"/>
        <w:jc w:val="both"/>
        <w:rPr>
          <w:rFonts w:ascii="Times New Roman" w:hAnsi="Times New Roman" w:cs="Times New Roman"/>
          <w:sz w:val="28"/>
          <w:szCs w:val="28"/>
        </w:rPr>
      </w:pPr>
      <w:r w:rsidRPr="00A02A29">
        <w:rPr>
          <w:rFonts w:ascii="Times New Roman" w:hAnsi="Times New Roman" w:cs="Times New Roman"/>
          <w:sz w:val="28"/>
          <w:szCs w:val="28"/>
        </w:rPr>
        <w:t>Мемлекеттік қызметтер 9.00-ден 18.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A02A29">
        <w:rPr>
          <w:rFonts w:ascii="Times New Roman" w:hAnsi="Times New Roman" w:cs="Times New Roman"/>
          <w:sz w:val="28"/>
          <w:szCs w:val="28"/>
        </w:rPr>
        <w:t>-ге дейін 13.00 ден 14.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A02A29">
        <w:rPr>
          <w:rFonts w:ascii="Times New Roman" w:hAnsi="Times New Roman" w:cs="Times New Roman"/>
          <w:sz w:val="28"/>
          <w:szCs w:val="28"/>
        </w:rPr>
        <w:t>-ге дейін түскі ас үзілісімен орнатылған жұмыс кестесіне сәйкес көрсетіледі.</w:t>
      </w:r>
    </w:p>
    <w:p w:rsidR="008F1FF7" w:rsidRDefault="008F1FF7" w:rsidP="00BF3976">
      <w:pPr>
        <w:pStyle w:val="ListParagraph"/>
        <w:numPr>
          <w:ilvl w:val="0"/>
          <w:numId w:val="6"/>
        </w:numPr>
        <w:spacing w:after="0"/>
        <w:ind w:left="426" w:hanging="2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Аудан әкімі аппаратына мемлекеттік қызмет көрсетудің  ішкі бақылау сапасы бойынша ай сайынғы сесбі беріледі.</w:t>
      </w:r>
    </w:p>
    <w:p w:rsidR="008F1FF7" w:rsidRDefault="008F1FF7" w:rsidP="00BF3976">
      <w:pPr>
        <w:pStyle w:val="ListParagraph"/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AC6090">
        <w:rPr>
          <w:rFonts w:ascii="Times New Roman" w:hAnsi="Times New Roman" w:cs="Times New Roman"/>
          <w:bCs/>
          <w:sz w:val="28"/>
          <w:szCs w:val="28"/>
        </w:rPr>
        <w:t>«Солтүстік Қазақстан облысы Айыртау ауданы әкімдігінің жер қатынастары бөлімі» коммуналдық мемлекеттік мекемесі</w:t>
      </w:r>
      <w:r>
        <w:rPr>
          <w:rFonts w:ascii="Times New Roman" w:hAnsi="Times New Roman" w:cs="Times New Roman"/>
          <w:sz w:val="28"/>
          <w:szCs w:val="28"/>
        </w:rPr>
        <w:t xml:space="preserve"> қызмет алушылар тарапынан мемлекеттік қызмет туралы сұрақтар бойынша шағымдар түскен жоқ.</w:t>
      </w:r>
    </w:p>
    <w:p w:rsidR="008F1FF7" w:rsidRDefault="008F1FF7" w:rsidP="00A02A29">
      <w:pPr>
        <w:pStyle w:val="ListParagraph"/>
        <w:spacing w:after="0"/>
        <w:ind w:left="765"/>
        <w:jc w:val="both"/>
        <w:rPr>
          <w:rFonts w:ascii="Times New Roman" w:hAnsi="Times New Roman" w:cs="Times New Roman"/>
          <w:sz w:val="28"/>
          <w:szCs w:val="28"/>
        </w:rPr>
      </w:pPr>
    </w:p>
    <w:p w:rsidR="008F1FF7" w:rsidRDefault="008F1FF7" w:rsidP="00A02A29">
      <w:pPr>
        <w:pStyle w:val="ListParagraph"/>
        <w:spacing w:after="0"/>
        <w:ind w:left="765"/>
        <w:jc w:val="both"/>
        <w:rPr>
          <w:rFonts w:ascii="Times New Roman" w:hAnsi="Times New Roman" w:cs="Times New Roman"/>
          <w:sz w:val="28"/>
          <w:szCs w:val="28"/>
        </w:rPr>
      </w:pPr>
    </w:p>
    <w:p w:rsidR="008F1FF7" w:rsidRPr="00A02A29" w:rsidRDefault="008F1FF7" w:rsidP="00A02A29">
      <w:pPr>
        <w:pStyle w:val="ListParagraph"/>
        <w:spacing w:after="0"/>
        <w:ind w:left="76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02A29">
        <w:rPr>
          <w:rFonts w:ascii="Times New Roman" w:hAnsi="Times New Roman" w:cs="Times New Roman"/>
          <w:b/>
          <w:bCs/>
          <w:sz w:val="28"/>
          <w:szCs w:val="28"/>
        </w:rPr>
        <w:t>Бөлім басшысы                                                     Н.Төребеков</w:t>
      </w:r>
    </w:p>
    <w:sectPr w:rsidR="008F1FF7" w:rsidRPr="00A02A29" w:rsidSect="005A5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E7E13"/>
    <w:multiLevelType w:val="hybridMultilevel"/>
    <w:tmpl w:val="C60A020C"/>
    <w:lvl w:ilvl="0" w:tplc="2E9ED862">
      <w:start w:val="1"/>
      <w:numFmt w:val="decimal"/>
      <w:lvlText w:val="%1."/>
      <w:lvlJc w:val="left"/>
      <w:pPr>
        <w:ind w:left="7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">
    <w:nsid w:val="437D4C97"/>
    <w:multiLevelType w:val="hybridMultilevel"/>
    <w:tmpl w:val="ED42A7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CC446D8"/>
    <w:multiLevelType w:val="hybridMultilevel"/>
    <w:tmpl w:val="C072742E"/>
    <w:lvl w:ilvl="0" w:tplc="157CA788">
      <w:start w:val="1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5B41154C"/>
    <w:multiLevelType w:val="hybridMultilevel"/>
    <w:tmpl w:val="04C2EB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EF23764"/>
    <w:multiLevelType w:val="hybridMultilevel"/>
    <w:tmpl w:val="FBEAF520"/>
    <w:lvl w:ilvl="0" w:tplc="EB1C494A">
      <w:start w:val="1"/>
      <w:numFmt w:val="decimal"/>
      <w:lvlText w:val="%1."/>
      <w:lvlJc w:val="left"/>
      <w:pPr>
        <w:ind w:left="765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5">
    <w:nsid w:val="62F7775C"/>
    <w:multiLevelType w:val="hybridMultilevel"/>
    <w:tmpl w:val="9FC2763E"/>
    <w:lvl w:ilvl="0" w:tplc="B4C22F4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03B8"/>
    <w:rsid w:val="00066070"/>
    <w:rsid w:val="001130D0"/>
    <w:rsid w:val="00183604"/>
    <w:rsid w:val="001A66AF"/>
    <w:rsid w:val="003D57F3"/>
    <w:rsid w:val="00411CDD"/>
    <w:rsid w:val="004422EE"/>
    <w:rsid w:val="004C753B"/>
    <w:rsid w:val="005A5C8D"/>
    <w:rsid w:val="005E295B"/>
    <w:rsid w:val="00614A09"/>
    <w:rsid w:val="0064779A"/>
    <w:rsid w:val="006A308F"/>
    <w:rsid w:val="006B1A8C"/>
    <w:rsid w:val="006B7143"/>
    <w:rsid w:val="00741A45"/>
    <w:rsid w:val="00746E1F"/>
    <w:rsid w:val="007D75A4"/>
    <w:rsid w:val="008F1FF7"/>
    <w:rsid w:val="00953EFE"/>
    <w:rsid w:val="00A02A29"/>
    <w:rsid w:val="00AC6090"/>
    <w:rsid w:val="00AD1189"/>
    <w:rsid w:val="00B400C4"/>
    <w:rsid w:val="00BF3976"/>
    <w:rsid w:val="00CB72DA"/>
    <w:rsid w:val="00DB4DD7"/>
    <w:rsid w:val="00DF4F63"/>
    <w:rsid w:val="00E503B8"/>
    <w:rsid w:val="00EC5B8A"/>
    <w:rsid w:val="00F60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C8D"/>
    <w:pPr>
      <w:spacing w:after="200" w:line="276" w:lineRule="auto"/>
    </w:pPr>
    <w:rPr>
      <w:rFonts w:cs="Calibri"/>
      <w:lang w:val="kk-KZ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503B8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289</TotalTime>
  <Pages>2</Pages>
  <Words>363</Words>
  <Characters>2070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cp:lastPrinted>2016-02-03T07:19:00Z</cp:lastPrinted>
  <dcterms:created xsi:type="dcterms:W3CDTF">2016-01-29T07:05:00Z</dcterms:created>
  <dcterms:modified xsi:type="dcterms:W3CDTF">2017-04-19T03:59:00Z</dcterms:modified>
</cp:coreProperties>
</file>